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4A58D1E5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3570E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E2C23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4A58D1E5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3570E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EE2C23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EE2C2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EE2C2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EE2C2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EE2C2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E2C23">
                              <w:fldChar w:fldCharType="begin"/>
                            </w:r>
                            <w:r w:rsidR="00EE2C23">
                              <w:instrText xml:space="preserve"> NUMPAGES   \* MERGEFORMAT </w:instrText>
                            </w:r>
                            <w:r w:rsidR="00EE2C23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E2C2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E2C23">
                        <w:fldChar w:fldCharType="begin"/>
                      </w:r>
                      <w:r w:rsidR="00EE2C23">
                        <w:instrText xml:space="preserve"> NUMPAGES   \* MERGEFORMAT </w:instrText>
                      </w:r>
                      <w:r w:rsidR="00EE2C23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E2C2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EE2C2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EE2C2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D0101"/>
    <w:rsid w:val="000D188F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3570E"/>
    <w:rsid w:val="00341484"/>
    <w:rsid w:val="00354B2D"/>
    <w:rsid w:val="00392351"/>
    <w:rsid w:val="003A6141"/>
    <w:rsid w:val="003C5E15"/>
    <w:rsid w:val="00404131"/>
    <w:rsid w:val="00416237"/>
    <w:rsid w:val="0042490F"/>
    <w:rsid w:val="00435C19"/>
    <w:rsid w:val="004379A6"/>
    <w:rsid w:val="00441172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F086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A36D6"/>
    <w:rsid w:val="00AD7919"/>
    <w:rsid w:val="00AF2CE8"/>
    <w:rsid w:val="00AF2E6B"/>
    <w:rsid w:val="00B60870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EE2C23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Yurys Encarnacion S</cp:lastModifiedBy>
  <cp:revision>13</cp:revision>
  <cp:lastPrinted>2011-03-04T18:48:00Z</cp:lastPrinted>
  <dcterms:created xsi:type="dcterms:W3CDTF">2023-06-29T12:43:00Z</dcterms:created>
  <dcterms:modified xsi:type="dcterms:W3CDTF">2024-08-22T13:17:00Z</dcterms:modified>
</cp:coreProperties>
</file>